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FA698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31A715A6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71F641AA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0F421816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75A2CB3F" w14:textId="77777777"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A65261">
        <w:rPr>
          <w:rFonts w:ascii="Times New Roman" w:hAnsi="Times New Roman"/>
          <w:smallCaps/>
          <w:noProof/>
          <w:sz w:val="20"/>
        </w:rPr>
        <w:t>8 January, 2013</w:t>
      </w:r>
      <w:r>
        <w:rPr>
          <w:rFonts w:ascii="Times New Roman" w:hAnsi="Times New Roman"/>
          <w:smallCaps/>
          <w:sz w:val="20"/>
        </w:rPr>
        <w:fldChar w:fldCharType="end"/>
      </w:r>
    </w:p>
    <w:p w14:paraId="015C262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472F656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0510639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09FEF41" w14:textId="11D5C562" w:rsidR="00756DE1" w:rsidRDefault="00A95195" w:rsidP="00756DE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Luis Hernandez</w:t>
      </w:r>
    </w:p>
    <w:p w14:paraId="63C9610E" w14:textId="77777777" w:rsidR="00A95195" w:rsidRPr="00A95195" w:rsidRDefault="00A95195" w:rsidP="00A95195">
      <w:pPr>
        <w:rPr>
          <w:rFonts w:ascii="Times New Roman" w:hAnsi="Times New Roman"/>
          <w:szCs w:val="24"/>
        </w:rPr>
      </w:pPr>
      <w:r w:rsidRPr="00A95195">
        <w:rPr>
          <w:rFonts w:ascii="Times New Roman" w:hAnsi="Times New Roman"/>
          <w:szCs w:val="24"/>
        </w:rPr>
        <w:t>P.O. Box 991</w:t>
      </w:r>
    </w:p>
    <w:p w14:paraId="3F9D50E5" w14:textId="77777777" w:rsidR="00A95195" w:rsidRPr="00A95195" w:rsidRDefault="00A95195" w:rsidP="00A95195">
      <w:pPr>
        <w:rPr>
          <w:rFonts w:ascii="Times New Roman" w:hAnsi="Times New Roman"/>
          <w:szCs w:val="24"/>
        </w:rPr>
      </w:pPr>
      <w:r w:rsidRPr="00A95195">
        <w:rPr>
          <w:rFonts w:ascii="Times New Roman" w:hAnsi="Times New Roman"/>
          <w:szCs w:val="24"/>
        </w:rPr>
        <w:t>Kapa'a HI 96746</w:t>
      </w:r>
    </w:p>
    <w:p w14:paraId="311BC809" w14:textId="11352FDF" w:rsidR="00A95195" w:rsidRDefault="00A95195" w:rsidP="00A95195">
      <w:pPr>
        <w:rPr>
          <w:rFonts w:ascii="Times New Roman" w:hAnsi="Times New Roman"/>
          <w:szCs w:val="24"/>
        </w:rPr>
      </w:pPr>
      <w:r w:rsidRPr="00A95195">
        <w:rPr>
          <w:rFonts w:ascii="Times New Roman" w:hAnsi="Times New Roman"/>
          <w:szCs w:val="24"/>
        </w:rPr>
        <w:t>United States of America</w:t>
      </w:r>
    </w:p>
    <w:p w14:paraId="407A26D9" w14:textId="77777777" w:rsidR="00A95195" w:rsidRDefault="00A95195" w:rsidP="00A95195">
      <w:pPr>
        <w:rPr>
          <w:rFonts w:ascii="Times New Roman" w:hAnsi="Times New Roman"/>
          <w:szCs w:val="24"/>
        </w:rPr>
      </w:pPr>
    </w:p>
    <w:p w14:paraId="29312C73" w14:textId="60EC5E3F" w:rsidR="00A95195" w:rsidRDefault="00A95195" w:rsidP="00A9519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Luis,</w:t>
      </w:r>
    </w:p>
    <w:p w14:paraId="5E82F48B" w14:textId="77777777" w:rsidR="00A95195" w:rsidRDefault="00A95195" w:rsidP="00A95195">
      <w:pPr>
        <w:rPr>
          <w:rFonts w:ascii="Times New Roman" w:hAnsi="Times New Roman"/>
          <w:szCs w:val="24"/>
        </w:rPr>
      </w:pPr>
    </w:p>
    <w:p w14:paraId="0E401710" w14:textId="77777777" w:rsidR="00A65261" w:rsidRDefault="00A65261" w:rsidP="00A6526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Enclosed please find F</w:t>
      </w:r>
      <w:r w:rsidR="00A95195">
        <w:rPr>
          <w:rFonts w:ascii="Times New Roman" w:hAnsi="Times New Roman"/>
          <w:szCs w:val="24"/>
        </w:rPr>
        <w:t>orm G-28, Notice of Entry as an Attorney</w:t>
      </w:r>
      <w:r>
        <w:rPr>
          <w:rFonts w:ascii="Times New Roman" w:hAnsi="Times New Roman"/>
          <w:szCs w:val="24"/>
        </w:rPr>
        <w:t>, and F</w:t>
      </w:r>
      <w:r w:rsidR="00A95195">
        <w:rPr>
          <w:rFonts w:ascii="Times New Roman" w:hAnsi="Times New Roman"/>
          <w:szCs w:val="24"/>
        </w:rPr>
        <w:t xml:space="preserve">orm I-765, Application for Employment Authorization.  </w:t>
      </w:r>
    </w:p>
    <w:p w14:paraId="581B469B" w14:textId="77777777" w:rsidR="00A65261" w:rsidRDefault="00A65261" w:rsidP="00A65261">
      <w:pPr>
        <w:jc w:val="both"/>
        <w:rPr>
          <w:rFonts w:ascii="Times New Roman" w:hAnsi="Times New Roman"/>
          <w:szCs w:val="24"/>
        </w:rPr>
      </w:pPr>
    </w:p>
    <w:p w14:paraId="66E88A59" w14:textId="5C82BA5F" w:rsidR="00A95195" w:rsidRDefault="00A95195" w:rsidP="00A6526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Please carefully review these documents, sign where indicated, and return to our office with two (2) checks. One check needs to be </w:t>
      </w:r>
      <w:r w:rsidR="00A65261">
        <w:rPr>
          <w:rFonts w:ascii="Times New Roman" w:hAnsi="Times New Roman"/>
          <w:szCs w:val="24"/>
        </w:rPr>
        <w:t xml:space="preserve">made </w:t>
      </w:r>
      <w:r>
        <w:rPr>
          <w:rFonts w:ascii="Times New Roman" w:hAnsi="Times New Roman"/>
          <w:szCs w:val="24"/>
        </w:rPr>
        <w:t xml:space="preserve">payable to the </w:t>
      </w:r>
      <w:r>
        <w:rPr>
          <w:rFonts w:ascii="Times New Roman" w:hAnsi="Times New Roman"/>
          <w:i/>
          <w:szCs w:val="24"/>
        </w:rPr>
        <w:t>Department of Homeland S</w:t>
      </w:r>
      <w:r w:rsidRPr="00A95195">
        <w:rPr>
          <w:rFonts w:ascii="Times New Roman" w:hAnsi="Times New Roman"/>
          <w:i/>
          <w:szCs w:val="24"/>
        </w:rPr>
        <w:t>ecurity</w:t>
      </w:r>
      <w:r>
        <w:rPr>
          <w:rFonts w:ascii="Times New Roman" w:hAnsi="Times New Roman"/>
          <w:szCs w:val="24"/>
        </w:rPr>
        <w:t xml:space="preserve"> in the amount of $380.00, and one </w:t>
      </w:r>
      <w:r w:rsidR="00A65261">
        <w:rPr>
          <w:rFonts w:ascii="Times New Roman" w:hAnsi="Times New Roman"/>
          <w:szCs w:val="24"/>
        </w:rPr>
        <w:t xml:space="preserve">check </w:t>
      </w:r>
      <w:r>
        <w:rPr>
          <w:rFonts w:ascii="Times New Roman" w:hAnsi="Times New Roman"/>
          <w:szCs w:val="24"/>
        </w:rPr>
        <w:t>needs to be made payable to the</w:t>
      </w:r>
      <w:r w:rsidRPr="00A95195">
        <w:rPr>
          <w:rFonts w:ascii="Times New Roman" w:hAnsi="Times New Roman"/>
          <w:szCs w:val="24"/>
        </w:rPr>
        <w:t xml:space="preserve"> </w:t>
      </w:r>
      <w:r w:rsidRPr="00A95195">
        <w:rPr>
          <w:rFonts w:ascii="Times New Roman" w:hAnsi="Times New Roman"/>
          <w:i/>
          <w:szCs w:val="24"/>
        </w:rPr>
        <w:t>Law Office of William Frick</w:t>
      </w:r>
      <w:r>
        <w:rPr>
          <w:rFonts w:ascii="Times New Roman" w:hAnsi="Times New Roman"/>
          <w:szCs w:val="24"/>
        </w:rPr>
        <w:t xml:space="preserve"> in the amount of $300.00. </w:t>
      </w:r>
    </w:p>
    <w:p w14:paraId="1E8096BE" w14:textId="77777777" w:rsidR="00A95195" w:rsidRDefault="00A95195" w:rsidP="00A65261">
      <w:pPr>
        <w:jc w:val="both"/>
        <w:rPr>
          <w:rFonts w:ascii="Times New Roman" w:hAnsi="Times New Roman"/>
          <w:szCs w:val="24"/>
        </w:rPr>
      </w:pPr>
    </w:p>
    <w:p w14:paraId="4623C061" w14:textId="40600A94" w:rsidR="00A95195" w:rsidRDefault="00A95195" w:rsidP="00A6526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</w:t>
      </w:r>
      <w:r w:rsidR="00A65261">
        <w:rPr>
          <w:rFonts w:ascii="Times New Roman" w:hAnsi="Times New Roman"/>
          <w:szCs w:val="24"/>
        </w:rPr>
        <w:t xml:space="preserve">, Luis; </w:t>
      </w:r>
      <w:r>
        <w:rPr>
          <w:rFonts w:ascii="Times New Roman" w:hAnsi="Times New Roman"/>
          <w:szCs w:val="24"/>
        </w:rPr>
        <w:t>we look forward to hearing from you soon.</w:t>
      </w:r>
    </w:p>
    <w:p w14:paraId="64981C68" w14:textId="77777777" w:rsidR="00A95195" w:rsidRDefault="00A95195" w:rsidP="00A95195">
      <w:pPr>
        <w:rPr>
          <w:rFonts w:ascii="Times New Roman" w:hAnsi="Times New Roman"/>
          <w:szCs w:val="24"/>
        </w:rPr>
      </w:pPr>
    </w:p>
    <w:p w14:paraId="5C9F0B4E" w14:textId="753B1E2F" w:rsidR="00A95195" w:rsidRDefault="00A95195" w:rsidP="00A9519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5C81A8F1" w14:textId="77777777" w:rsidR="00A95195" w:rsidRDefault="00A95195" w:rsidP="00A95195">
      <w:pPr>
        <w:jc w:val="center"/>
        <w:rPr>
          <w:rFonts w:ascii="Times New Roman" w:hAnsi="Times New Roman"/>
          <w:szCs w:val="24"/>
        </w:rPr>
      </w:pPr>
    </w:p>
    <w:p w14:paraId="7801DBD8" w14:textId="77777777" w:rsidR="00A95195" w:rsidRDefault="00A95195" w:rsidP="00A95195">
      <w:pPr>
        <w:jc w:val="center"/>
        <w:rPr>
          <w:rFonts w:ascii="Times New Roman" w:hAnsi="Times New Roman"/>
          <w:szCs w:val="24"/>
        </w:rPr>
      </w:pPr>
    </w:p>
    <w:p w14:paraId="7A5BE786" w14:textId="234319D6" w:rsidR="00A95195" w:rsidRDefault="00A95195" w:rsidP="00A9519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Roya Kolahi</w:t>
      </w:r>
    </w:p>
    <w:p w14:paraId="32CDFBD6" w14:textId="6042D918" w:rsidR="00A95195" w:rsidRDefault="00A95195" w:rsidP="00A9519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Paralegal</w:t>
      </w:r>
    </w:p>
    <w:p w14:paraId="3F829FF0" w14:textId="77777777" w:rsidR="00A65261" w:rsidRDefault="00A65261" w:rsidP="00A95195">
      <w:pPr>
        <w:jc w:val="center"/>
        <w:rPr>
          <w:rFonts w:ascii="Times New Roman" w:hAnsi="Times New Roman"/>
          <w:szCs w:val="24"/>
        </w:rPr>
      </w:pPr>
    </w:p>
    <w:p w14:paraId="113EA1AB" w14:textId="2ACCCAAE" w:rsidR="00A65261" w:rsidRPr="00A95195" w:rsidRDefault="00A65261" w:rsidP="00A6526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Enclosures</w:t>
      </w:r>
      <w:bookmarkStart w:id="0" w:name="_GoBack"/>
      <w:bookmarkEnd w:id="0"/>
    </w:p>
    <w:sectPr w:rsidR="00A65261" w:rsidRPr="00A95195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852E0" w14:textId="77777777" w:rsidR="00F90576" w:rsidRDefault="00F90576">
      <w:r>
        <w:separator/>
      </w:r>
    </w:p>
  </w:endnote>
  <w:endnote w:type="continuationSeparator" w:id="0">
    <w:p w14:paraId="3E1C4C75" w14:textId="77777777" w:rsidR="00F90576" w:rsidRDefault="00F90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EE214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</w:p>
  <w:p w14:paraId="22B40145" w14:textId="77777777" w:rsidR="00F90576" w:rsidRDefault="00F90576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Chase Bank Building   7900 SE 28</w:t>
    </w:r>
    <w:r w:rsidRPr="007D69A1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</w:t>
    </w:r>
  </w:p>
  <w:p w14:paraId="6EA16C09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14:paraId="41BA8969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(fax)  206.286.0167 (voice)</w:t>
    </w:r>
  </w:p>
  <w:p w14:paraId="2C36499A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39B26539" w14:textId="77777777" w:rsidR="00F90576" w:rsidRDefault="00F90576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0BE2121A" w14:textId="1C19E8E5" w:rsidR="00F90576" w:rsidRDefault="00A95195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12F66E5" wp14:editId="332135CE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8B1BF6" w14:textId="77777777" w:rsidR="00F90576" w:rsidRDefault="00F90576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A65261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2DBC6BC2" w14:textId="77777777" w:rsidR="00F90576" w:rsidRDefault="00F90576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retaining letter fraud.docx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307EBE95" w14:textId="77777777" w:rsidR="00F90576" w:rsidRDefault="00F90576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028B1BF6" w14:textId="77777777" w:rsidR="00F90576" w:rsidRDefault="00F90576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A95195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2DBC6BC2" w14:textId="77777777" w:rsidR="00F90576" w:rsidRDefault="00F90576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retaining letter fraud.docx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307EBE95" w14:textId="77777777" w:rsidR="00F90576" w:rsidRDefault="00F90576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F90576">
      <w:rPr>
        <w:rFonts w:ascii="Garamond" w:hAnsi="Garamond"/>
        <w:b/>
        <w:smallCaps/>
        <w:sz w:val="14"/>
      </w:rPr>
      <w:t>Member: American Immigration Lawyers Association</w:t>
    </w:r>
  </w:p>
  <w:p w14:paraId="7ADD337A" w14:textId="77777777" w:rsidR="00F90576" w:rsidRDefault="00F9057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ED7DB" w14:textId="77777777" w:rsidR="00F90576" w:rsidRDefault="00F90576">
      <w:r>
        <w:separator/>
      </w:r>
    </w:p>
  </w:footnote>
  <w:footnote w:type="continuationSeparator" w:id="0">
    <w:p w14:paraId="584B6E49" w14:textId="77777777" w:rsidR="00F90576" w:rsidRDefault="00F90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59"/>
    <w:rsid w:val="000305AC"/>
    <w:rsid w:val="000A229B"/>
    <w:rsid w:val="000E3686"/>
    <w:rsid w:val="00177998"/>
    <w:rsid w:val="001A784D"/>
    <w:rsid w:val="001C1F65"/>
    <w:rsid w:val="00344812"/>
    <w:rsid w:val="003743B6"/>
    <w:rsid w:val="00403CFA"/>
    <w:rsid w:val="0052414F"/>
    <w:rsid w:val="00554788"/>
    <w:rsid w:val="005B2CE4"/>
    <w:rsid w:val="006A6C50"/>
    <w:rsid w:val="006D289A"/>
    <w:rsid w:val="00756DE1"/>
    <w:rsid w:val="007C05A7"/>
    <w:rsid w:val="007D69A1"/>
    <w:rsid w:val="008957EE"/>
    <w:rsid w:val="0095749E"/>
    <w:rsid w:val="009B1544"/>
    <w:rsid w:val="00A65261"/>
    <w:rsid w:val="00A87614"/>
    <w:rsid w:val="00A95195"/>
    <w:rsid w:val="00BC4979"/>
    <w:rsid w:val="00C604D3"/>
    <w:rsid w:val="00E553BA"/>
    <w:rsid w:val="00E73970"/>
    <w:rsid w:val="00F2602A"/>
    <w:rsid w:val="00F60784"/>
    <w:rsid w:val="00F86059"/>
    <w:rsid w:val="00F90576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3FB0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\Users\william\AppData\Roaming\Microsoft\Templates\LawOfficeMercerIsland.dotx</Template>
  <TotalTime>5</TotalTime>
  <Pages>1</Pages>
  <Words>105</Words>
  <Characters>601</Characters>
  <Application>Microsoft Macintosh Word</Application>
  <DocSecurity>0</DocSecurity>
  <Lines>5</Lines>
  <Paragraphs>1</Paragraphs>
  <ScaleCrop>false</ScaleCrop>
  <Company>Le Homme Sans Peur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Perry Mason</dc:creator>
  <cp:keywords/>
  <dc:description/>
  <cp:lastModifiedBy>Christine Phillips</cp:lastModifiedBy>
  <cp:revision>3</cp:revision>
  <cp:lastPrinted>2010-09-04T03:20:00Z</cp:lastPrinted>
  <dcterms:created xsi:type="dcterms:W3CDTF">2013-01-08T18:24:00Z</dcterms:created>
  <dcterms:modified xsi:type="dcterms:W3CDTF">2013-01-08T19:18:00Z</dcterms:modified>
</cp:coreProperties>
</file>